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636" w:rsidRDefault="004728A6" w:rsidP="003A7584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696C0A">
        <w:rPr>
          <w:rFonts w:ascii="Times New Roman" w:eastAsia="Calibri" w:hAnsi="Times New Roman"/>
          <w:sz w:val="24"/>
          <w:szCs w:val="24"/>
        </w:rPr>
        <w:t>ПРИЛОЖЕНИЕ № 1</w:t>
      </w:r>
      <w:r w:rsidR="00696C0A" w:rsidRPr="00696C0A">
        <w:rPr>
          <w:rFonts w:ascii="Times New Roman" w:eastAsia="Calibri" w:hAnsi="Times New Roman"/>
          <w:sz w:val="24"/>
          <w:szCs w:val="24"/>
        </w:rPr>
        <w:t xml:space="preserve"> </w:t>
      </w:r>
      <w:bookmarkStart w:id="0" w:name="_Toc483226618"/>
      <w:bookmarkStart w:id="1" w:name="_Toc483226887"/>
      <w:bookmarkStart w:id="2" w:name="_Toc489021802"/>
      <w:bookmarkStart w:id="3" w:name="_Toc489022078"/>
      <w:bookmarkStart w:id="4" w:name="_Toc489022417"/>
    </w:p>
    <w:p w:rsidR="00D81AC9" w:rsidRPr="00015636" w:rsidRDefault="00D81AC9" w:rsidP="00015636">
      <w:pPr>
        <w:spacing w:after="0" w:line="240" w:lineRule="auto"/>
        <w:ind w:left="0" w:right="0" w:firstLine="0"/>
        <w:jc w:val="right"/>
        <w:rPr>
          <w:rFonts w:ascii="Times New Roman" w:hAnsi="Times New Roman"/>
          <w:sz w:val="20"/>
        </w:rPr>
      </w:pPr>
    </w:p>
    <w:p w:rsidR="006E1B3B" w:rsidRDefault="006E1B3B" w:rsidP="006E1B3B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СОСТАВ, ОПИСАНИЕ, ОСНОВНЫЕ ТЕХНИЧЕСКИЕ И ЭКСПЛУАТАЦИОННЫЕ ХАРАКТЕР</w:t>
      </w:r>
      <w:r>
        <w:rPr>
          <w:rFonts w:ascii="Times New Roman" w:eastAsia="Calibri" w:hAnsi="Times New Roman"/>
          <w:b/>
          <w:sz w:val="28"/>
          <w:szCs w:val="28"/>
        </w:rPr>
        <w:t xml:space="preserve">ИСТИКИ И ПАРАМЕТРЫ </w:t>
      </w:r>
      <w:r w:rsidRPr="000D76FE">
        <w:rPr>
          <w:rFonts w:ascii="Times New Roman" w:eastAsia="Calibri" w:hAnsi="Times New Roman"/>
          <w:b/>
          <w:sz w:val="28"/>
          <w:szCs w:val="28"/>
        </w:rPr>
        <w:t>ИСКУСТВЕННЫХ ДОРОЖНЫХ СООРУЖЕНИЙ, КОНСТРУКТИВНЫХ ЭЛЕМЕНТОВ (ИХ СОВОКУПНОСТИ),</w:t>
      </w:r>
      <w:r w:rsidRPr="000D76FE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b/>
          <w:sz w:val="28"/>
          <w:szCs w:val="28"/>
        </w:rPr>
        <w:t>ВКЛЮЧЕННЫХ В ОБЪЕКТ</w:t>
      </w:r>
    </w:p>
    <w:p w:rsidR="006E1B3B" w:rsidRPr="00AF54DF" w:rsidRDefault="006E1B3B" w:rsidP="006E1B3B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bookmarkEnd w:id="0"/>
    <w:bookmarkEnd w:id="1"/>
    <w:bookmarkEnd w:id="2"/>
    <w:bookmarkEnd w:id="3"/>
    <w:bookmarkEnd w:id="4"/>
    <w:p w:rsidR="004728A6" w:rsidRDefault="00966512" w:rsidP="00B14040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966512">
        <w:rPr>
          <w:rFonts w:ascii="Times New Roman" w:eastAsia="Calibri" w:hAnsi="Times New Roman"/>
          <w:b/>
          <w:sz w:val="28"/>
          <w:szCs w:val="28"/>
        </w:rPr>
        <w:t>«</w:t>
      </w:r>
      <w:r w:rsidRPr="00966512">
        <w:rPr>
          <w:rFonts w:ascii="Times New Roman" w:hAnsi="Times New Roman"/>
          <w:b/>
          <w:sz w:val="28"/>
          <w:szCs w:val="28"/>
        </w:rPr>
        <w:t xml:space="preserve">Содержание эстакадных пешеходных переходов на автомобильной дороге М-2 «Крым» Москва – Тула – Орел – Курск – Белгород - граница с Украиной, участок </w:t>
      </w:r>
      <w:proofErr w:type="gramStart"/>
      <w:r w:rsidRPr="00966512">
        <w:rPr>
          <w:rFonts w:ascii="Times New Roman" w:hAnsi="Times New Roman"/>
          <w:b/>
          <w:sz w:val="28"/>
          <w:szCs w:val="28"/>
        </w:rPr>
        <w:t>км</w:t>
      </w:r>
      <w:proofErr w:type="gramEnd"/>
      <w:r w:rsidRPr="00966512">
        <w:rPr>
          <w:rFonts w:ascii="Times New Roman" w:hAnsi="Times New Roman"/>
          <w:b/>
          <w:sz w:val="28"/>
          <w:szCs w:val="28"/>
        </w:rPr>
        <w:t xml:space="preserve"> 304+300 – км 401+770, км 414+639 – км 456+040,  Орловская область</w:t>
      </w:r>
      <w:r>
        <w:rPr>
          <w:rFonts w:ascii="Times New Roman" w:hAnsi="Times New Roman"/>
          <w:b/>
          <w:sz w:val="28"/>
          <w:szCs w:val="28"/>
        </w:rPr>
        <w:t>»</w:t>
      </w:r>
      <w:r w:rsidRPr="00457311">
        <w:rPr>
          <w:b/>
          <w:sz w:val="28"/>
          <w:szCs w:val="28"/>
        </w:rPr>
        <w:t xml:space="preserve">. </w:t>
      </w:r>
      <w:r w:rsidRPr="00457311">
        <w:rPr>
          <w:sz w:val="28"/>
          <w:szCs w:val="28"/>
        </w:rPr>
        <w:t xml:space="preserve"> </w:t>
      </w:r>
    </w:p>
    <w:p w:rsidR="00AF54DF" w:rsidRDefault="00AF54DF" w:rsidP="00AF54DF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</w:p>
    <w:p w:rsidR="001178A2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Объектом</w:t>
      </w:r>
      <w:r w:rsidR="001178A2">
        <w:rPr>
          <w:rFonts w:ascii="Times New Roman" w:eastAsia="Calibri" w:hAnsi="Times New Roman"/>
          <w:sz w:val="28"/>
          <w:szCs w:val="28"/>
        </w:rPr>
        <w:t xml:space="preserve"> являются </w:t>
      </w:r>
      <w:r w:rsidR="00A22F98">
        <w:rPr>
          <w:rFonts w:ascii="Times New Roman" w:eastAsia="Calibri" w:hAnsi="Times New Roman"/>
          <w:sz w:val="28"/>
          <w:szCs w:val="28"/>
        </w:rPr>
        <w:t xml:space="preserve">искусственные дорожные сооружения на </w:t>
      </w:r>
      <w:r w:rsidR="001178A2">
        <w:rPr>
          <w:rFonts w:ascii="Times New Roman" w:eastAsia="Calibri" w:hAnsi="Times New Roman"/>
          <w:sz w:val="28"/>
          <w:szCs w:val="28"/>
        </w:rPr>
        <w:t>участк</w:t>
      </w:r>
      <w:r w:rsidR="00A22F98">
        <w:rPr>
          <w:rFonts w:ascii="Times New Roman" w:eastAsia="Calibri" w:hAnsi="Times New Roman"/>
          <w:sz w:val="28"/>
          <w:szCs w:val="28"/>
        </w:rPr>
        <w:t>ах</w:t>
      </w:r>
      <w:r w:rsidR="001178A2">
        <w:rPr>
          <w:rFonts w:ascii="Times New Roman" w:eastAsia="Calibri" w:hAnsi="Times New Roman"/>
          <w:sz w:val="28"/>
          <w:szCs w:val="28"/>
        </w:rPr>
        <w:t xml:space="preserve"> автомобильн</w:t>
      </w:r>
      <w:r w:rsidR="00A22F98">
        <w:rPr>
          <w:rFonts w:ascii="Times New Roman" w:eastAsia="Calibri" w:hAnsi="Times New Roman"/>
          <w:sz w:val="28"/>
          <w:szCs w:val="28"/>
        </w:rPr>
        <w:t>ых</w:t>
      </w:r>
      <w:r w:rsid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Pr="000D76FE">
        <w:rPr>
          <w:rFonts w:ascii="Times New Roman" w:eastAsia="Calibri" w:hAnsi="Times New Roman"/>
          <w:sz w:val="28"/>
          <w:szCs w:val="28"/>
        </w:rPr>
        <w:t xml:space="preserve"> общего пользования федерального значения, находящиеся в оперативном управлении </w:t>
      </w:r>
      <w:r w:rsidR="001178A2" w:rsidRPr="001178A2">
        <w:rPr>
          <w:rFonts w:ascii="Times New Roman" w:eastAsia="Calibri" w:hAnsi="Times New Roman"/>
          <w:sz w:val="28"/>
          <w:szCs w:val="28"/>
        </w:rPr>
        <w:t>федерально</w:t>
      </w:r>
      <w:r w:rsidR="001178A2">
        <w:rPr>
          <w:rFonts w:ascii="Times New Roman" w:eastAsia="Calibri" w:hAnsi="Times New Roman"/>
          <w:sz w:val="28"/>
          <w:szCs w:val="28"/>
        </w:rPr>
        <w:t xml:space="preserve">го 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казенно</w:t>
      </w:r>
      <w:r w:rsidR="001178A2">
        <w:rPr>
          <w:rFonts w:ascii="Times New Roman" w:eastAsia="Calibri" w:hAnsi="Times New Roman"/>
          <w:sz w:val="28"/>
          <w:szCs w:val="28"/>
        </w:rPr>
        <w:t>го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 учреждени</w:t>
      </w:r>
      <w:r w:rsidR="001178A2">
        <w:rPr>
          <w:rFonts w:ascii="Times New Roman" w:eastAsia="Calibri" w:hAnsi="Times New Roman"/>
          <w:sz w:val="28"/>
          <w:szCs w:val="28"/>
        </w:rPr>
        <w:t>я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 "Управление автомобильной магистрали Москва-Харьков Федерального дорожного агентства"</w:t>
      </w:r>
      <w:r w:rsidR="009F28A2">
        <w:rPr>
          <w:rFonts w:ascii="Times New Roman" w:eastAsia="Calibri" w:hAnsi="Times New Roman"/>
          <w:sz w:val="28"/>
          <w:szCs w:val="28"/>
        </w:rPr>
        <w:t>.</w:t>
      </w:r>
    </w:p>
    <w:p w:rsidR="001178A2" w:rsidRDefault="009F28A2" w:rsidP="00B14040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AF54DF">
        <w:rPr>
          <w:rFonts w:ascii="Times New Roman" w:eastAsia="Calibri" w:hAnsi="Times New Roman"/>
          <w:sz w:val="28"/>
          <w:szCs w:val="28"/>
        </w:rPr>
        <w:t xml:space="preserve">Объект: </w:t>
      </w:r>
      <w:r w:rsidR="00966512" w:rsidRPr="00966512">
        <w:rPr>
          <w:rFonts w:ascii="Times New Roman" w:eastAsia="Calibri" w:hAnsi="Times New Roman"/>
          <w:sz w:val="28"/>
          <w:szCs w:val="28"/>
        </w:rPr>
        <w:t>«</w:t>
      </w:r>
      <w:r w:rsidR="00966512" w:rsidRPr="00966512">
        <w:rPr>
          <w:rFonts w:ascii="Times New Roman" w:hAnsi="Times New Roman"/>
          <w:sz w:val="28"/>
          <w:szCs w:val="28"/>
        </w:rPr>
        <w:t xml:space="preserve">Содержание эстакадных пешеходных переходов на автомобильной дороге М-2 «Крым» Москва – Тула – Орел – Курск – Белгород - граница с Украиной, участок </w:t>
      </w:r>
      <w:proofErr w:type="gramStart"/>
      <w:r w:rsidR="00966512" w:rsidRPr="00966512">
        <w:rPr>
          <w:rFonts w:ascii="Times New Roman" w:hAnsi="Times New Roman"/>
          <w:sz w:val="28"/>
          <w:szCs w:val="28"/>
        </w:rPr>
        <w:t>км</w:t>
      </w:r>
      <w:proofErr w:type="gramEnd"/>
      <w:r w:rsidR="00966512" w:rsidRPr="00966512">
        <w:rPr>
          <w:rFonts w:ascii="Times New Roman" w:hAnsi="Times New Roman"/>
          <w:sz w:val="28"/>
          <w:szCs w:val="28"/>
        </w:rPr>
        <w:t xml:space="preserve"> 304+300 – км 401+770, км 414+639 – км 456+040,  Орловская область»</w:t>
      </w:r>
      <w:r w:rsidR="00966512" w:rsidRPr="00966512">
        <w:rPr>
          <w:sz w:val="28"/>
          <w:szCs w:val="28"/>
        </w:rPr>
        <w:t>.</w:t>
      </w:r>
    </w:p>
    <w:p w:rsidR="004728A6" w:rsidRPr="000D76FE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искусственных</w:t>
      </w:r>
      <w:bookmarkStart w:id="5" w:name="_GoBack"/>
      <w:bookmarkEnd w:id="5"/>
      <w:r w:rsidRPr="000D76FE">
        <w:rPr>
          <w:rFonts w:ascii="Times New Roman" w:eastAsia="Calibri" w:hAnsi="Times New Roman"/>
          <w:sz w:val="28"/>
          <w:szCs w:val="28"/>
        </w:rPr>
        <w:t xml:space="preserve"> дорожных сооружений (</w:t>
      </w:r>
      <w:r w:rsidR="00A22F98">
        <w:rPr>
          <w:rFonts w:ascii="Times New Roman" w:eastAsia="Calibri" w:hAnsi="Times New Roman"/>
          <w:sz w:val="28"/>
          <w:szCs w:val="28"/>
        </w:rPr>
        <w:t>ИССО) на участк</w:t>
      </w:r>
      <w:r w:rsidR="00AF54DF">
        <w:rPr>
          <w:rFonts w:ascii="Times New Roman" w:eastAsia="Calibri" w:hAnsi="Times New Roman"/>
          <w:sz w:val="28"/>
          <w:szCs w:val="28"/>
        </w:rPr>
        <w:t xml:space="preserve">е </w:t>
      </w:r>
      <w:r w:rsidR="00A22F98">
        <w:rPr>
          <w:rFonts w:ascii="Times New Roman" w:eastAsia="Calibri" w:hAnsi="Times New Roman"/>
          <w:sz w:val="28"/>
          <w:szCs w:val="28"/>
        </w:rPr>
        <w:t>автомобильн</w:t>
      </w:r>
      <w:r w:rsidR="00AF54DF">
        <w:rPr>
          <w:rFonts w:ascii="Times New Roman" w:eastAsia="Calibri" w:hAnsi="Times New Roman"/>
          <w:sz w:val="28"/>
          <w:szCs w:val="28"/>
        </w:rPr>
        <w:t>ой</w:t>
      </w:r>
      <w:r w:rsid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="00AF54DF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Объект, приведен в табл. П.1.</w:t>
      </w:r>
      <w:r w:rsidR="004D1B77">
        <w:rPr>
          <w:rFonts w:ascii="Times New Roman" w:eastAsia="Calibri" w:hAnsi="Times New Roman"/>
          <w:sz w:val="28"/>
          <w:szCs w:val="28"/>
        </w:rPr>
        <w:t>1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4728A6" w:rsidRPr="000D76FE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Состав типовых конструктивных элементов на участк</w:t>
      </w:r>
      <w:r w:rsidR="00AF54DF">
        <w:rPr>
          <w:rFonts w:ascii="Times New Roman" w:eastAsia="Calibri" w:hAnsi="Times New Roman"/>
          <w:sz w:val="28"/>
          <w:szCs w:val="28"/>
        </w:rPr>
        <w:t>е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="001178A2" w:rsidRPr="001178A2">
        <w:rPr>
          <w:rFonts w:ascii="Times New Roman" w:eastAsia="Calibri" w:hAnsi="Times New Roman"/>
          <w:sz w:val="28"/>
          <w:szCs w:val="28"/>
        </w:rPr>
        <w:t>автомобильн</w:t>
      </w:r>
      <w:r w:rsidR="00AF54DF">
        <w:rPr>
          <w:rFonts w:ascii="Times New Roman" w:eastAsia="Calibri" w:hAnsi="Times New Roman"/>
          <w:sz w:val="28"/>
          <w:szCs w:val="28"/>
        </w:rPr>
        <w:t>ой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="00AF54DF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Объект</w:t>
      </w:r>
      <w:r w:rsidR="004D1B77">
        <w:rPr>
          <w:rFonts w:ascii="Times New Roman" w:eastAsia="Calibri" w:hAnsi="Times New Roman"/>
          <w:sz w:val="28"/>
          <w:szCs w:val="28"/>
        </w:rPr>
        <w:t>, приведен в табл. П.1.2</w:t>
      </w:r>
      <w:r w:rsidRPr="000D76FE">
        <w:rPr>
          <w:rFonts w:ascii="Times New Roman" w:eastAsia="Calibri" w:hAnsi="Times New Roman"/>
          <w:sz w:val="28"/>
          <w:szCs w:val="28"/>
        </w:rPr>
        <w:t xml:space="preserve">. </w:t>
      </w:r>
    </w:p>
    <w:p w:rsidR="004728A6" w:rsidRPr="000D76FE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Сведения об искусственных сооружениях на участк</w:t>
      </w:r>
      <w:r w:rsidR="00AF54DF">
        <w:rPr>
          <w:rFonts w:ascii="Times New Roman" w:eastAsia="Calibri" w:hAnsi="Times New Roman"/>
          <w:sz w:val="28"/>
          <w:szCs w:val="28"/>
        </w:rPr>
        <w:t>е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="001178A2" w:rsidRPr="001178A2">
        <w:rPr>
          <w:rFonts w:ascii="Times New Roman" w:eastAsia="Calibri" w:hAnsi="Times New Roman"/>
          <w:sz w:val="28"/>
          <w:szCs w:val="28"/>
        </w:rPr>
        <w:t>автомобильн</w:t>
      </w:r>
      <w:r w:rsidR="00AF54DF">
        <w:rPr>
          <w:rFonts w:ascii="Times New Roman" w:eastAsia="Calibri" w:hAnsi="Times New Roman"/>
          <w:sz w:val="28"/>
          <w:szCs w:val="28"/>
        </w:rPr>
        <w:t>ой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="00AF54DF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Объект, приведены в табл. П.1.</w:t>
      </w:r>
      <w:r w:rsidR="003A7584">
        <w:rPr>
          <w:rFonts w:ascii="Times New Roman" w:eastAsia="Calibri" w:hAnsi="Times New Roman"/>
          <w:sz w:val="28"/>
          <w:szCs w:val="28"/>
        </w:rPr>
        <w:t>3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4728A6" w:rsidRPr="000D76FE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Распределение мостовых сооружений по годам постройки и техническому состоянию на участк</w:t>
      </w:r>
      <w:r w:rsidR="00AF54DF">
        <w:rPr>
          <w:rFonts w:ascii="Times New Roman" w:eastAsia="Calibri" w:hAnsi="Times New Roman"/>
          <w:sz w:val="28"/>
          <w:szCs w:val="28"/>
        </w:rPr>
        <w:t>е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="001178A2" w:rsidRPr="001178A2">
        <w:rPr>
          <w:rFonts w:ascii="Times New Roman" w:eastAsia="Calibri" w:hAnsi="Times New Roman"/>
          <w:sz w:val="28"/>
          <w:szCs w:val="28"/>
        </w:rPr>
        <w:t>автомобильн</w:t>
      </w:r>
      <w:r w:rsidR="00AF54DF">
        <w:rPr>
          <w:rFonts w:ascii="Times New Roman" w:eastAsia="Calibri" w:hAnsi="Times New Roman"/>
          <w:sz w:val="28"/>
          <w:szCs w:val="28"/>
        </w:rPr>
        <w:t>ой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="00AF54DF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Объект, представлено в табл. П.1.</w:t>
      </w:r>
      <w:r w:rsidR="003A7584">
        <w:rPr>
          <w:rFonts w:ascii="Times New Roman" w:eastAsia="Calibri" w:hAnsi="Times New Roman"/>
          <w:sz w:val="28"/>
          <w:szCs w:val="28"/>
        </w:rPr>
        <w:t>4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4728A6" w:rsidRPr="000D76FE" w:rsidRDefault="004728A6" w:rsidP="004728A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E97DF9" w:rsidRPr="00E97DF9" w:rsidRDefault="00E97DF9" w:rsidP="00E97DF9">
      <w:pPr>
        <w:tabs>
          <w:tab w:val="left" w:pos="0"/>
        </w:tabs>
        <w:spacing w:after="0" w:line="240" w:lineRule="auto"/>
        <w:ind w:left="0" w:right="0" w:firstLine="426"/>
        <w:rPr>
          <w:rFonts w:ascii="Times New Roman" w:eastAsia="Calibri" w:hAnsi="Times New Roman"/>
          <w:sz w:val="28"/>
          <w:szCs w:val="28"/>
        </w:rPr>
      </w:pPr>
      <w:r w:rsidRPr="00E97DF9">
        <w:rPr>
          <w:rFonts w:ascii="Times New Roman" w:eastAsia="Calibri" w:hAnsi="Times New Roman"/>
          <w:b/>
          <w:sz w:val="28"/>
          <w:szCs w:val="28"/>
        </w:rPr>
        <w:t>Заказчик</w:t>
      </w:r>
      <w:r w:rsidRPr="00E97DF9">
        <w:rPr>
          <w:rFonts w:ascii="Times New Roman" w:eastAsia="Calibri" w:hAnsi="Times New Roman"/>
          <w:b/>
          <w:sz w:val="28"/>
          <w:szCs w:val="28"/>
        </w:rPr>
        <w:tab/>
      </w:r>
      <w:r w:rsidRPr="00E97DF9">
        <w:rPr>
          <w:rFonts w:ascii="Times New Roman" w:eastAsia="Calibri" w:hAnsi="Times New Roman"/>
          <w:sz w:val="28"/>
          <w:szCs w:val="28"/>
        </w:rPr>
        <w:t xml:space="preserve">                                </w:t>
      </w:r>
      <w:r w:rsidRPr="00E97DF9">
        <w:rPr>
          <w:rFonts w:ascii="Times New Roman" w:eastAsia="Calibri" w:hAnsi="Times New Roman"/>
          <w:sz w:val="28"/>
          <w:szCs w:val="28"/>
        </w:rPr>
        <w:tab/>
      </w:r>
      <w:r w:rsidRPr="00E97DF9">
        <w:rPr>
          <w:rFonts w:ascii="Times New Roman" w:eastAsia="Calibri" w:hAnsi="Times New Roman"/>
          <w:sz w:val="28"/>
          <w:szCs w:val="28"/>
        </w:rPr>
        <w:tab/>
      </w:r>
      <w:r w:rsidRPr="00E97DF9">
        <w:rPr>
          <w:rFonts w:ascii="Times New Roman" w:eastAsia="Calibri" w:hAnsi="Times New Roman"/>
          <w:b/>
          <w:sz w:val="28"/>
          <w:szCs w:val="28"/>
        </w:rPr>
        <w:t>Исполнитель</w:t>
      </w:r>
      <w:r w:rsidRPr="00E97DF9">
        <w:rPr>
          <w:rFonts w:ascii="Times New Roman" w:eastAsia="Calibri" w:hAnsi="Times New Roman"/>
          <w:sz w:val="28"/>
          <w:szCs w:val="28"/>
        </w:rPr>
        <w:tab/>
      </w:r>
    </w:p>
    <w:p w:rsidR="008B0DB7" w:rsidRDefault="008B0DB7" w:rsidP="00E97DF9">
      <w:pPr>
        <w:tabs>
          <w:tab w:val="left" w:pos="284"/>
        </w:tabs>
        <w:spacing w:after="0"/>
        <w:ind w:right="283"/>
      </w:pPr>
    </w:p>
    <w:sectPr w:rsidR="008B0DB7" w:rsidSect="00181A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8A6"/>
    <w:rsid w:val="00015636"/>
    <w:rsid w:val="00065598"/>
    <w:rsid w:val="000724AC"/>
    <w:rsid w:val="000A4C0D"/>
    <w:rsid w:val="001178A2"/>
    <w:rsid w:val="00181A33"/>
    <w:rsid w:val="001A03A2"/>
    <w:rsid w:val="001B03A5"/>
    <w:rsid w:val="001D6FD9"/>
    <w:rsid w:val="0020431A"/>
    <w:rsid w:val="0020533A"/>
    <w:rsid w:val="00240F27"/>
    <w:rsid w:val="002F1469"/>
    <w:rsid w:val="00371937"/>
    <w:rsid w:val="003A7584"/>
    <w:rsid w:val="003E4221"/>
    <w:rsid w:val="003E670E"/>
    <w:rsid w:val="00411CD1"/>
    <w:rsid w:val="00414C06"/>
    <w:rsid w:val="004235DF"/>
    <w:rsid w:val="00463B8C"/>
    <w:rsid w:val="004728A6"/>
    <w:rsid w:val="004A41EF"/>
    <w:rsid w:val="004D1B77"/>
    <w:rsid w:val="005404A4"/>
    <w:rsid w:val="0056344C"/>
    <w:rsid w:val="00573E03"/>
    <w:rsid w:val="0059314A"/>
    <w:rsid w:val="005A09A1"/>
    <w:rsid w:val="005C42A9"/>
    <w:rsid w:val="005E2E5E"/>
    <w:rsid w:val="00696C0A"/>
    <w:rsid w:val="006A16F2"/>
    <w:rsid w:val="006E1B3B"/>
    <w:rsid w:val="006F2CD8"/>
    <w:rsid w:val="006F73F3"/>
    <w:rsid w:val="00720142"/>
    <w:rsid w:val="00722016"/>
    <w:rsid w:val="007625EE"/>
    <w:rsid w:val="007B01BD"/>
    <w:rsid w:val="008B0DB7"/>
    <w:rsid w:val="00966512"/>
    <w:rsid w:val="00980D08"/>
    <w:rsid w:val="00986F67"/>
    <w:rsid w:val="009A34E3"/>
    <w:rsid w:val="009F28A2"/>
    <w:rsid w:val="00A22F98"/>
    <w:rsid w:val="00A239DF"/>
    <w:rsid w:val="00A719F8"/>
    <w:rsid w:val="00A87820"/>
    <w:rsid w:val="00AA5822"/>
    <w:rsid w:val="00AB655B"/>
    <w:rsid w:val="00AD6638"/>
    <w:rsid w:val="00AE5D3F"/>
    <w:rsid w:val="00AF54DF"/>
    <w:rsid w:val="00B059C4"/>
    <w:rsid w:val="00B14040"/>
    <w:rsid w:val="00B65A9E"/>
    <w:rsid w:val="00BD072A"/>
    <w:rsid w:val="00BD3DA4"/>
    <w:rsid w:val="00BE1217"/>
    <w:rsid w:val="00BF64B9"/>
    <w:rsid w:val="00C404EF"/>
    <w:rsid w:val="00CA3DE8"/>
    <w:rsid w:val="00CC5A0E"/>
    <w:rsid w:val="00D05219"/>
    <w:rsid w:val="00D222A5"/>
    <w:rsid w:val="00D81AC9"/>
    <w:rsid w:val="00D90F09"/>
    <w:rsid w:val="00DB4D56"/>
    <w:rsid w:val="00DC0593"/>
    <w:rsid w:val="00E15642"/>
    <w:rsid w:val="00E2352B"/>
    <w:rsid w:val="00E41055"/>
    <w:rsid w:val="00E57E37"/>
    <w:rsid w:val="00E97DF9"/>
    <w:rsid w:val="00EA44E0"/>
    <w:rsid w:val="00F374D7"/>
    <w:rsid w:val="00F53A55"/>
    <w:rsid w:val="00F55CAA"/>
    <w:rsid w:val="00FA190C"/>
    <w:rsid w:val="00FB0702"/>
    <w:rsid w:val="00FE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8A6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8A6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1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D74B749F</Template>
  <TotalTime>651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Yuryi Efimchenko</cp:lastModifiedBy>
  <cp:revision>48</cp:revision>
  <cp:lastPrinted>2021-07-16T07:44:00Z</cp:lastPrinted>
  <dcterms:created xsi:type="dcterms:W3CDTF">2017-12-06T13:37:00Z</dcterms:created>
  <dcterms:modified xsi:type="dcterms:W3CDTF">2026-07-22T14:00:00Z</dcterms:modified>
</cp:coreProperties>
</file>